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29B9" w14:textId="77777777" w:rsidR="007C7D14" w:rsidRDefault="007C7D14" w:rsidP="007C7D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WYMOND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4BE851E8" w14:textId="77777777" w:rsidR="007C7D14" w:rsidRDefault="007C7D14" w:rsidP="007C7D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Maldon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Essex. Baker.</w:t>
      </w:r>
    </w:p>
    <w:p w14:paraId="2A9B17DC" w14:textId="77777777" w:rsidR="007C7D14" w:rsidRDefault="007C7D14" w:rsidP="007C7D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EF1FF3" w14:textId="77777777" w:rsidR="007C7D14" w:rsidRDefault="007C7D14" w:rsidP="007C7D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A97CA0" w14:textId="77777777" w:rsidR="007C7D14" w:rsidRDefault="007C7D14" w:rsidP="007C7D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Aldres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Thomas Unknown,</w:t>
      </w:r>
    </w:p>
    <w:p w14:paraId="1B1EEDAE" w14:textId="77777777" w:rsidR="007C7D14" w:rsidRDefault="007C7D14" w:rsidP="007C7D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Prior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Beeleigh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Steven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Partriches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Halstead(q.v.) and </w:t>
      </w:r>
    </w:p>
    <w:p w14:paraId="0C90E0BD" w14:textId="77777777" w:rsidR="007C7D14" w:rsidRDefault="007C7D14" w:rsidP="007C7D1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John Baron of Stansted Mountfitchet(q.v.). </w:t>
      </w:r>
    </w:p>
    <w:p w14:paraId="2D0A72CD" w14:textId="77777777" w:rsidR="007C7D14" w:rsidRDefault="007C7D14" w:rsidP="007C7D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4E2E889" w14:textId="77777777" w:rsidR="007C7D14" w:rsidRDefault="007C7D14" w:rsidP="007C7D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FF7CE1" w14:textId="77777777" w:rsidR="007C7D14" w:rsidRDefault="007C7D14" w:rsidP="007C7D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66848D" w14:textId="77777777" w:rsidR="007C7D14" w:rsidRDefault="007C7D14" w:rsidP="007C7D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2022</w:t>
      </w:r>
    </w:p>
    <w:p w14:paraId="79D53B7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7074E" w14:textId="77777777" w:rsidR="007C7D14" w:rsidRDefault="007C7D14" w:rsidP="009139A6">
      <w:r>
        <w:separator/>
      </w:r>
    </w:p>
  </w:endnote>
  <w:endnote w:type="continuationSeparator" w:id="0">
    <w:p w14:paraId="77AB246E" w14:textId="77777777" w:rsidR="007C7D14" w:rsidRDefault="007C7D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200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F133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E27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844D7" w14:textId="77777777" w:rsidR="007C7D14" w:rsidRDefault="007C7D14" w:rsidP="009139A6">
      <w:r>
        <w:separator/>
      </w:r>
    </w:p>
  </w:footnote>
  <w:footnote w:type="continuationSeparator" w:id="0">
    <w:p w14:paraId="76EE90BE" w14:textId="77777777" w:rsidR="007C7D14" w:rsidRDefault="007C7D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C9A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1A2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2E3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D14"/>
    <w:rsid w:val="000666E0"/>
    <w:rsid w:val="002510B7"/>
    <w:rsid w:val="005C130B"/>
    <w:rsid w:val="007C7D1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B2EF0"/>
  <w15:chartTrackingRefBased/>
  <w15:docId w15:val="{5A0EEFB4-4D06-4832-B002-9D95135A5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7C7D1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2022-02-08T13:48:00Z</dcterms:created>
  <dcterms:modified xsi:type="dcterms:W3CDTF">2022-02-08T13:49:00Z</dcterms:modified>
</cp:coreProperties>
</file>